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Гурӯҳи металлҳои сиёҳро номбар кунед?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уран, торий, радий;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палладий, осмий, иридий;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оҳан, манган,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литий, бериллий, стронсий;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висмут, сурма, руҳ;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@2.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Гурӯҳи металлҳои ранга?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оҳан, манган,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платина, рутений, осмий;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титан, ванадий, кобалт;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мис, алюминий, сурб;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ниобий, тантал, кадмий;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  <w:vertAlign w:val="subscript"/>
        </w:rPr>
      </w:pPr>
      <w:r w:rsidRPr="00FE0EFC">
        <w:rPr>
          <w:rFonts w:ascii="Palatino Linotype" w:hAnsi="Palatino Linotype"/>
          <w:sz w:val="28"/>
          <w:szCs w:val="28"/>
        </w:rPr>
        <w:t>@3.</w:t>
      </w:r>
      <w:r w:rsidRPr="00FE0EFC">
        <w:rPr>
          <w:rFonts w:ascii="Palatino Linotype" w:hAnsi="Palatino Linotype"/>
          <w:sz w:val="28"/>
          <w:szCs w:val="28"/>
        </w:rPr>
        <w:tab/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Металлҳои радиоактивӣ кадомҳоянд?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галий, германий;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уран, торий;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осмий, иридий;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алюминий, симоб;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манган,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@4.</w:t>
      </w:r>
      <w:r w:rsidRPr="00FE0EFC">
        <w:rPr>
          <w:rFonts w:ascii="Palatino Linotype" w:hAnsi="Palatino Linotype"/>
          <w:sz w:val="28"/>
          <w:szCs w:val="28"/>
        </w:rPr>
        <w:tab/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Металлхои легирӣ, барои истеҳсоли ҳар гуна пулодҳо истифода баранда кадомҳоянд?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алюминий, симоб;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ванадий, никел;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платина, рутений;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оҳан, манган;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флюорит, барит;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@5.</w:t>
      </w:r>
      <w:r w:rsidRPr="00FE0EFC">
        <w:rPr>
          <w:rFonts w:ascii="Palatino Linotype" w:hAnsi="Palatino Linotype"/>
          <w:sz w:val="28"/>
          <w:szCs w:val="28"/>
        </w:rPr>
        <w:tab/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Металлхои нодирро номбар кунед?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графит, талк, магнезит;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тилло, нуқра, платина;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мис, сурб, руҳ;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оҳан, манган,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графит, талк;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@6.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Ашёи минералии ғайриметаллӣ 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нуқра, тилло;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асбест, барит;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оҳан, манган;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мис, сурб;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ниобий, тантал;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@7.</w:t>
      </w:r>
      <w:r w:rsidRPr="00FE0EFC">
        <w:rPr>
          <w:rFonts w:ascii="Palatino Linotype" w:hAnsi="Palatino Linotype"/>
          <w:sz w:val="28"/>
          <w:szCs w:val="28"/>
        </w:rPr>
        <w:tab/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Сангхои киматбахо кадомҳоянд?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калсит, доломит, барит;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асбест, магнезит, селестин;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сапфир, фируза, топаз;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магнетит, гематит,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гнейс, гранит, диорит;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@8.</w:t>
      </w:r>
      <w:r w:rsidRPr="00FE0EFC">
        <w:rPr>
          <w:rFonts w:ascii="Palatino Linotype" w:hAnsi="Palatino Linotype"/>
          <w:sz w:val="28"/>
          <w:szCs w:val="28"/>
        </w:rPr>
        <w:tab/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Сангҳои техникиро номбар намоед?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силвин,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фирӯза, аметист;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шпати исландӣ, пезокварс;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гранит, диорит;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каолинит, бентонит;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@9.</w:t>
      </w:r>
      <w:r w:rsidRPr="00FE0EFC">
        <w:rPr>
          <w:rFonts w:ascii="Palatino Linotype" w:hAnsi="Palatino Linotype"/>
          <w:sz w:val="28"/>
          <w:szCs w:val="28"/>
        </w:rPr>
        <w:tab/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Соҳаи истифодабарии магнетит, гематит?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соҳаи сохтмон;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соҳаи хоҷагии қишлоқ;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соҳаи металлургияи сиёҳ;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соҳаи техникӣ;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соҳаи хурокворӣ;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@10.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Соҳаи истифодабарии апатит, фосфорит?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соҳаи сохтмон;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металлургияи сиёх;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соҳаи хоҷагии қишлоқ (нуриҳои минералӣ);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металлургияи ранга;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соҳаи техникӣ;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@11.</w:t>
      </w:r>
      <w:r w:rsidRPr="00FE0EFC">
        <w:rPr>
          <w:rFonts w:ascii="Palatino Linotype" w:hAnsi="Palatino Linotype"/>
          <w:sz w:val="28"/>
          <w:szCs w:val="28"/>
        </w:rPr>
        <w:tab/>
        <w:t xml:space="preserve">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Соҳаи истифодабарии маъданҳои манган?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соҳаи хоҷагии қишлоқ;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соҳаи сохтмон;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соҳаи металлургияи сиех;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соҳаи металлургияи ранга;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соҳаи хурокворӣ;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@12.</w:t>
      </w:r>
      <w:r w:rsidRPr="00FE0EFC">
        <w:rPr>
          <w:rFonts w:ascii="Palatino Linotype" w:hAnsi="Palatino Linotype"/>
          <w:sz w:val="28"/>
          <w:szCs w:val="28"/>
        </w:rPr>
        <w:tab/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сурб?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галит, силвин;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галенит, серуссит;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халкопирит,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калсит,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сидерит, лимонит;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@13.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руҳ?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барит,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калсит,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сфалерит, вюртсит;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волфрамит,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селестин, халкопирит;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@14.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волфрам?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селестин,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каленит,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каолинит,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шеелит, волфрамит;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гаҷ, ангидрит;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@15.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алюминий?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галенит,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гаҷ, ангидрит;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диаспор, бёмит;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сидерит, лимонит;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шеелит, вюртсит;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@16.</w:t>
      </w:r>
      <w:r w:rsidRPr="00FE0EFC">
        <w:rPr>
          <w:rFonts w:ascii="Palatino Linotype" w:hAnsi="Palatino Linotype"/>
          <w:sz w:val="28"/>
          <w:szCs w:val="28"/>
        </w:rPr>
        <w:tab/>
        <w:t xml:space="preserve">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Маъданхои агрономӣ кадомҳоянд?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магнетит, гематит;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сфалерит,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калсит, селестин;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апатит, фосфорит;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каолинит, халкопирит;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@17.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маъдани оҳан кадомҳоянд?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сфалерит,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калсит,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магнетит, гематит;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апатит, фосфорит;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селестин, ангидрит;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@18.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Минерали маъдани сурма кадомҳоянд?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серуссит;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антимонит;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апатит;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шеелит;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@19.</w:t>
      </w:r>
      <w:r w:rsidRPr="00FE0EFC">
        <w:rPr>
          <w:rFonts w:ascii="Palatino Linotype" w:hAnsi="Palatino Linotype"/>
          <w:sz w:val="28"/>
          <w:szCs w:val="28"/>
        </w:rPr>
        <w:tab/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Минерали саноатии қалъагӣ?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киновар;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касситерит;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@20.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Минерали саноати сурма?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гаҷ;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антимонит;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шеелит;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селестин;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@21.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Минерали саноатии симоб?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касситерит;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киновар;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анкерит;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@22.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висмут?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каолинит, серисит;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нефелин, лейсит;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висмутин, айкинит;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опал, халцедон;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калсит,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@23.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Хусусиятҳои асосии конҳо?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шакли хобиш;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таркиби петрографӣ;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захираи маъдан ва сифати 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тарзи хобиши маъдан;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таркиби химиявӣ;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@24.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Металлҳои гурӯҳи платина?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манган,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никел, кобалт;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осмий, иридий;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ванадий, селен;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сирконий, ниобий;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@25.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Маъданҳои агрономӣ (барои нуриҳои минералӣ)?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апатит, фосфорит;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опал,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кварс, морион;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калсит,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родонит, алмандин;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@26.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Металлҳои радиоактивӣ?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кобалт, никел;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титан, ванадий;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уран, торий;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сирконий, германий;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калсий, натрий;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@27.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металлҳои радиоактивӣ?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уранинит, настуран;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галенит, ванадинит;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сидерит,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селестин, барит;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  <w:lang w:val="tg-Cyrl-TJ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-</w:t>
      </w:r>
      <w:r w:rsidRPr="00FE0EFC">
        <w:rPr>
          <w:rFonts w:ascii="Palatino Linotype" w:hAnsi="Palatino Linotype"/>
          <w:sz w:val="28"/>
          <w:szCs w:val="28"/>
          <w:lang w:val="tg-Cyrl-TJ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@28.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Соҳаи истифодаи силвин, апатит?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соҳаи сохтмон;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соҳаи металлургия;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соҳаи истеҳсоли нуриҳои минералӣ;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соҳаи техникӣ;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соҳаи саноати сабук;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@29.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Соҳаи асосии истифода барии олтингугирд?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истеҳсоли масолеҳи кимиёвӣ;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истеҳсоли масолеҳи сохтмон;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истеҳсоли масолеҳи хурокворӣ;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истеҳсоли металлҳои ранга;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соҳаи металлургия;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@30.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калонтарини маъдани оҳан дар ИДМ?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АМК, Кривой Рог;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Никопол, Чиатура;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Никитовка, Ҷиҷикрут;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Хайдаркан; Майхура;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Тырныауз, Садон;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@31.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калонтарини маъдани манган дар ИДМ?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Никопол, Чиатура;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Никитовка, Ҷиҷикрут;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Садон, Джезказган;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Коунрад, Зангезур;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Талнах, Мончетундра;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@32.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калонтарини маъдани мис дар ИДМ?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Джезказган, Коунрад;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Кривой Рог, АМК;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Никитовка, Ҳайдаркон;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Майхура, Кабутӣ;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Каратау, Хибин;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@33.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ангишти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Майхура, Ҷиҷикрут;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Ҷилав, Тарор;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Шуроб, Назарайлок;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Чалташ, Даудыр;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Бештентяк, Сулдузӣ;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@34.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нефти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Айритан, Ниязбек;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Шуроб, Назарайлок;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Майхура, Кабутӣ;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Кондара,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Селбур, Навобод;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@35.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машҳури маъдани никели ИДМ?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Норилск, Талнах;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Садон, Магнитная;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Тирниауз, Никитовка;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Чиатура, Никопол;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Ҷезказган, Коунрад;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@36.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намаки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Ҷиҷикрут, Канчоч;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Такоб, Кондара;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Хоҷамумин, Хоҷасартез;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Шуроб, Назарайлок;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Майхура, Кабутӣ;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@37.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нуқраи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Конимансур, Мирхант;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Майхура, Каняз;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Такоб,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Шуроб, Назарайлок;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Хоҷамумин, Хоҷасартез;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@38.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тиллои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Ҷилав, Тарор;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Моғов, Кондара;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Чалташ, Даудир;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Шуроб, Назарайлок;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Бештентяк, Сулдузӣ;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@39.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маъдани волфрами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Майхура, Кабутӣ;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Канчоч, Ҷиҷикрут;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Чалташ, Даудир;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Кондара,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Моғов, Наугарзан;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@40.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маъдани оҳани Точикистон?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Чокадамбулок, Харангон;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Кондара,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Майхура, Зиддеҳ;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Кабутӣ, Ҷиҷикрут, Кончоч;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Назарайлок, Шуроб;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@41.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нуқраи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Конимансур, Мирхант;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Майхура, Каняз;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Такоб,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Шуроб, Назарайлок;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Хоҷамумин, Хоҷасартез;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@42.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нуқраи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Конимансур;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Каняз;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Назарайлок;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Хоҷамумин;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@43.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Соҳаи истифода барии силвин, апатит?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Соҳаи сохтман;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Соҳаи металлургия;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Соҳаи истеҳсоли нуриҳои минералӣ;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Соҳаи техникӣ;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Соҳаи саноати сабук;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@44.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Соҳаи асосии истифодабарии олтингугирд?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Истеҳсоли масолеҳи кимиёвӣ;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Истеҳсоли масолеҳи сохтмонӣ;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Истеҳсоли масолеҳи хурокворӣ;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Истеҳсоли металлҳои ранга;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Соҳаи металлургия;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@45.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волфрам?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Селестин,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Галенит,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Каолинит,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Шеелит, волфрамит;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Гаҷ, ангидрит;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@46.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алюминий?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Сфалерит, пирит;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Гаҷ, оникс;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Диаспор, бёмит;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Сидерит, лимонит;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Шеелит, галит;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@47.</w:t>
      </w:r>
      <w:r w:rsidRPr="00FE0EFC">
        <w:rPr>
          <w:rFonts w:ascii="Palatino Linotype" w:hAnsi="Palatino Linotype"/>
          <w:sz w:val="28"/>
          <w:szCs w:val="28"/>
        </w:rPr>
        <w:tab/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Сангҳои киматбаҳо кадомҳоянд?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Калсит,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Асбест, магнезит;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Сапфир, топаз;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Магнетит, гематит;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Гранит, лабрадорит;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@48.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Сангҳои техникиро номбар намоед?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Фирӯза;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Шпати исландӣ;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Диорит;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Каолинит;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@49.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Гурӯҳи металлҳои сиёҳро номбар кунед?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Уран, торий, радий;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Палладий, осмий, иридий;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Оҳан, манган,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Литий, бериллий, стронсий;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Висмут, сурма, руҳ;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@50.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Гурӯҳи металлҳои ранга?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Оҳан, манган;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Платина, рутений;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Осмий,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Мис, алюминий;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Ниобий, тантал;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  <w:vertAlign w:val="subscript"/>
        </w:rPr>
      </w:pPr>
      <w:r w:rsidRPr="00FE0EFC">
        <w:rPr>
          <w:rFonts w:ascii="Palatino Linotype" w:hAnsi="Palatino Linotype"/>
          <w:sz w:val="28"/>
          <w:szCs w:val="28"/>
        </w:rPr>
        <w:t>@51.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Металлҳои радиоактивӣ кадомҳоянд?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Галлий, германий;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Уран, торий;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Осмий, иридий;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Симоб, сурма;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Манган,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@52.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Металлҳои легирӣ барои истеҳсоли ҳар гуна пулодҳо истифодабаранда;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Алюминий, симоб;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Ванадий, никел;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Платина, рутений;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Оҳан, манган;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Флюорит, барит;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@53.</w:t>
      </w:r>
      <w:r w:rsidRPr="00FE0EFC">
        <w:rPr>
          <w:rFonts w:ascii="Palatino Linotype" w:hAnsi="Palatino Linotype"/>
          <w:sz w:val="28"/>
          <w:szCs w:val="28"/>
        </w:rPr>
        <w:tab/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Металлҳои нодирро номбар кунед?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Талк, магнезит;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Нуқра, платина;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Мис, сурб;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Оҳан, манган;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Платина, осмий;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@54.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тиллои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Тарор;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Кондара;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Чалташ;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Шуроб;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Бештентяк;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@55.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маъдани волфрами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Майхура;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Ҷиҷикрут;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Чалташ;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@56.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маъдани оҳани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Чокадамбулок;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Кондара;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Майхура;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Ҷиҷикрут;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Назарайлок;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@57.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нуқраи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Мирхант;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Майхура;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Назарайлок;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Хоҷасартез;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@58.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нуқраи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Конимансур;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Каняз;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Шуроб;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Хоҷамумин;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@59.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волфрам?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Селестин,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Галенит,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Каолинит,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Шеелит, волфрамит;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Гаҷ, ангидрит;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@60.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алюминий?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Диаспор;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Шеелит;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@61.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Минерали саноатии алюминий?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Гаҷ;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Боксит;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Опал;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@62.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Минерали саноатии сурб?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боксит;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@63.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мис?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галит;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халкозин;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лимонит;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@64.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Металлҳои сиёҳ?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сурб, мис;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волфрам, рух;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оҳан,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қалъагӣ, титан;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симоб, ванадий;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@65.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Металлҳои ранга?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охан;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титан;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сурб;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платина;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@66.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Соҳаи истифодабарии апатит?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истеҳсоли нуриҳои минералӣ;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истеҳсоли масолеҳи сохтмон;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масолеҳи хурокворӣ;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масолеҳи ороишӣ;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масолеҳи сохтмон;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@67.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Сангхои техники кадоманд?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каолинит;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магнезит;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гаҷ;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пезокварс;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опал;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@68.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Сангҳои киматбаҳо?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зумрад;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содалит;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нефелин;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гаҷ;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@69.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Ашёи минералии ғайриметаллӣ?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асбест;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антимонит;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шеелит;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@70.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Ашёи минералии ғайриметаллӣ?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талк;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лимонит;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боксит;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лимонит;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@71.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Ашёи минералии ғайриметаллӣ?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графит;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титан;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молибден;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вольфрам;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ванадий;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@72.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Металлҳои ранга?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платина;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титан;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мис;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осмий;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@73.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Металлҳои ранга?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оҳан;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манган;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радий;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сурб;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@74.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Металлҳои нодир?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титан;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осмий;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мис;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ванадий;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@75.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Металлҳои нодир?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манган;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волфрам;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никел;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платина;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алюминий;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@76.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Ашёи минералии ғайри металлӣ?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апатит;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магнетит;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гематит;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боксит;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@77.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маъдании оҳан?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опал;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боксит;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@78.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маъдани мис?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халкопирит;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пирротин;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пирит;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опал;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@79.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маъдани мис?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халкозин;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барит;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опал;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@80.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маъдани волфрам?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шеелит;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опал;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кварс;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@81.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волфрами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Кондара;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Майхура;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Шуроб;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Каратоғ;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@82.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ангишти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Майхура;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Шуроб;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Кондара;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Каняз;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@83.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Конҳои ангишти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Наугарзан;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Майхура;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Зиддеҳ;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@84.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Кони сурмаю симоби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Ҷиҷикруд;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Зиддеҳ;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Каняз;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@85.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Кони тиллои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Ҷилав;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Майхура;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Кабутӣ;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@86.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Кони тиллои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Чоре;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Наугарзан;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Каратоғ;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Зиддеҳ;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@87.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Кони флюорити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Майхура;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Шуроб;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Акархар;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Зиддеҳ;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@88.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Кони флюорити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Кабутӣ;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Харангон;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Чоқадамбулок;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Ҷилав;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@89.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Кони селестини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Чалташ;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Харангон;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Майхура;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@90.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Кони селестини Тоҷикистон?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Даудир;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Каняз;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Шуроб;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Майхура;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Кабутӣ;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@91.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Гурӯҳи металлҳои сиёҳ?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мис, сурб;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оҳан,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апатит, силвин;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графит, талк;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волфрам, молибден;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@92.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Гурӯҳи металлҳои ранга?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оҳан, маргенетс;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кобалт, никел;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сурб, симоб;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хром, ванадий;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талк, асбест;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@93.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Ашёи минералии металлӣ?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графит, талк;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асбест, флюорит;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ванадий,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силвин, галит;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апатит, фосфорит;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@94.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Ашёи минералии металлӣ?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галит, силвин;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барит, витерит;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флюорит,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алюминий, сурб;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каолин, талк;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@95.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Ашёи минералии ғайриметаллӣ?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волфрам;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сурб;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сурма;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фосфорит;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ванадий;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@96.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Ашёи минералии ғайриметаллӣ?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апатит;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волфрам;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сурб;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мис;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титан;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@97.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Ашёи минералии ғайриметаллӣ?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силвин;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галит;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графит;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флюорит;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@98.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Ашёи минералии ғайриметаллӣ?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флюорит;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титан;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ванадий;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осмий;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@99.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Металли ранга?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мис;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оҳан;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титан;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ванадий;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@100.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Металли сиёҳ?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манган;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сурб;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симоб;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$D) мис;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$E) платина;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@101.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Зиёдтарин элемент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кимиёвии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металл</w:t>
      </w:r>
      <w:r w:rsidRPr="00FE0EFC">
        <w:rPr>
          <w:rFonts w:ascii="Palatino Linotype" w:hAnsi="Palatino Linotype" w:cs="Cambria Math"/>
          <w:sz w:val="28"/>
          <w:szCs w:val="28"/>
        </w:rPr>
        <w:t>ӣ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дар қишри Замин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волфрам, молибден;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никел, кобалт;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силитсий, алюминий;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сурма, симоб;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ну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, </w:t>
      </w:r>
      <w:r w:rsidRPr="00FE0EFC">
        <w:rPr>
          <w:rFonts w:ascii="Palatino Linotype" w:hAnsi="Palatino Linotype" w:cs="Times New Roman Tj"/>
          <w:sz w:val="28"/>
          <w:szCs w:val="28"/>
        </w:rPr>
        <w:t>тилло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@102.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намакро нишон диҳед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хромит, платина;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галит, силвин;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боксит, каолинит;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волфрамит, шеселит;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галенит,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@103.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маъдан</w:t>
      </w:r>
      <w:r w:rsidRPr="00FE0EFC">
        <w:rPr>
          <w:rFonts w:ascii="Palatino Linotype" w:hAnsi="Palatino Linotype"/>
          <w:sz w:val="28"/>
          <w:szCs w:val="28"/>
        </w:rPr>
        <w:t>и алюминийро нишон диҳед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титаномагнетит, илменит;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сидерит, родохрозит;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гаҷ, ангидрит;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лимонит, гетит;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бемит, диаспор;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@104.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Санг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қиматбаҳоро нишон диҳед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алмос, зумурад;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мармар, оникс, турмалин;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топаз, булӯр;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аквамарин, аметист;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родонит;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@105.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Маъдан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мисро ношон диҳед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мусковит, биотит;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гаҷ, ангидрит;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мелантерит, шамозит;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класит, магнезит;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малахит, азурит;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@106.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Металлҳои сиёҳро нишон диҳед?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кобалт, платина;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ниобий, </w:t>
      </w:r>
      <w:r w:rsidRPr="00FE0EFC">
        <w:rPr>
          <w:rFonts w:ascii="Palatino Linotype" w:hAnsi="Palatino Linotype" w:cs="Times New Roman Tj"/>
          <w:sz w:val="28"/>
          <w:szCs w:val="28"/>
        </w:rPr>
        <w:t>тантал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хромит, манган;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ну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, </w:t>
      </w:r>
      <w:r w:rsidRPr="00FE0EFC">
        <w:rPr>
          <w:rFonts w:ascii="Palatino Linotype" w:hAnsi="Palatino Linotype" w:cs="Times New Roman Tj"/>
          <w:sz w:val="28"/>
          <w:szCs w:val="28"/>
        </w:rPr>
        <w:t>сурб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р</w:t>
      </w:r>
      <w:r w:rsidRPr="00FE0EFC">
        <w:rPr>
          <w:rFonts w:ascii="Palatino Linotype" w:hAnsi="Palatino Linotype" w:cs="Cambria Math"/>
          <w:sz w:val="28"/>
          <w:szCs w:val="28"/>
        </w:rPr>
        <w:t>уҳ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, </w:t>
      </w:r>
      <w:r w:rsidRPr="00FE0EFC">
        <w:rPr>
          <w:rFonts w:ascii="Palatino Linotype" w:hAnsi="Palatino Linotype" w:cs="Times New Roman Tj"/>
          <w:sz w:val="28"/>
          <w:szCs w:val="28"/>
        </w:rPr>
        <w:t>мис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@107.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Минералҳои саноати волфрамро нишон дихед?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хромит, платина;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хром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, </w:t>
      </w:r>
      <w:r w:rsidRPr="00FE0EFC">
        <w:rPr>
          <w:rFonts w:ascii="Palatino Linotype" w:hAnsi="Palatino Linotype" w:cs="Times New Roman Tj"/>
          <w:sz w:val="28"/>
          <w:szCs w:val="28"/>
        </w:rPr>
        <w:t>никел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волфрамит, шеелит;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сурма, симоб;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) 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j"/>
          <w:sz w:val="28"/>
          <w:szCs w:val="28"/>
        </w:rPr>
        <w:t>алъаг</w:t>
      </w:r>
      <w:r w:rsidRPr="00FE0EFC">
        <w:rPr>
          <w:rFonts w:ascii="Palatino Linotype" w:hAnsi="Palatino Linotype" w:cs="Cambria Math"/>
          <w:sz w:val="28"/>
          <w:szCs w:val="28"/>
        </w:rPr>
        <w:t>ӣ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, </w:t>
      </w:r>
      <w:r w:rsidRPr="00FE0EFC">
        <w:rPr>
          <w:rFonts w:ascii="Palatino Linotype" w:hAnsi="Palatino Linotype" w:cs="Times New Roman Tj"/>
          <w:sz w:val="28"/>
          <w:szCs w:val="28"/>
        </w:rPr>
        <w:t>мис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@108.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саноатии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мис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калсит,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галит, сфалерит; арсенопирит;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куприт, халкопирит;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ортоклаз, албит;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@109.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оханро нишон дихед 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гранат, пироксен;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сидерит, анкерит;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гаҷ, ангидрит;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хромит, платина;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каолин, ярозит;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@110.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асосии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оҳан?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кварс, мусковит;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магнетит,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гаҷ, ангидрит;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хромит, пироксен;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гранат, ставролит;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@111.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</w:t>
      </w:r>
      <w:r w:rsidRPr="00FE0EFC">
        <w:rPr>
          <w:rFonts w:ascii="Palatino Linotype" w:hAnsi="Palatino Linotype" w:cs="Times New Roman Tj"/>
          <w:sz w:val="28"/>
          <w:szCs w:val="28"/>
        </w:rPr>
        <w:t>аъдании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алюминий?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волфрамит, молибденит;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селестин, барит;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хромит, пироксен;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боксит, нефелин;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калсит,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@112.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</w:t>
      </w:r>
      <w:r w:rsidRPr="00FE0EFC">
        <w:rPr>
          <w:rFonts w:ascii="Palatino Linotype" w:hAnsi="Palatino Linotype"/>
          <w:sz w:val="28"/>
          <w:szCs w:val="28"/>
        </w:rPr>
        <w:t>и намак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берилл, лепидолит;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гаҷ, ангидрид;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нефелин содалит;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галит, силвин;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галенит, сафалерит;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@113.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титан?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мис;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рутил;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платина;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симоб;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литий;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@114.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молибден?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сурб;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молибденит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FE0EFC">
        <w:rPr>
          <w:rFonts w:ascii="Palatino Linotype" w:hAnsi="Palatino Linotype" w:cs="Times New Roman Tj"/>
          <w:sz w:val="28"/>
          <w:szCs w:val="28"/>
        </w:rPr>
        <w:t>берилий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) </w:t>
      </w:r>
      <w:r w:rsidRPr="00FE0EFC">
        <w:rPr>
          <w:rFonts w:ascii="Palatino Linotype" w:hAnsi="Palatino Linotype" w:cs="Times New Roman Tj"/>
          <w:sz w:val="28"/>
          <w:szCs w:val="28"/>
        </w:rPr>
        <w:t>сурма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маъданҳ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о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ану</w:t>
      </w:r>
      <w:r w:rsidRPr="00FE0EFC">
        <w:rPr>
          <w:rFonts w:ascii="Palatino Linotype" w:hAnsi="Palatino Linotype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манган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@115. 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Металлҳои сиёҳро нишон дихед?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FE0EFC">
        <w:rPr>
          <w:rFonts w:ascii="Palatino Linotype" w:hAnsi="Palatino Linotype" w:cs="Times New Roman Tj"/>
          <w:sz w:val="28"/>
          <w:szCs w:val="28"/>
        </w:rPr>
        <w:t>симоб,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сурма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тилло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платина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$C) </w:t>
      </w:r>
      <w:r w:rsidRPr="00FE0EFC">
        <w:rPr>
          <w:rFonts w:ascii="Palatino Linotype" w:hAnsi="Palatino Linotype" w:cs="Times New Roman Tj"/>
          <w:sz w:val="28"/>
          <w:szCs w:val="28"/>
        </w:rPr>
        <w:t>титан,</w:t>
      </w:r>
      <w:r w:rsidRPr="00FE0EFC">
        <w:rPr>
          <w:rFonts w:ascii="Palatino Linotype" w:hAnsi="Palatino Linotype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ванадий</w:t>
      </w:r>
      <w:r w:rsidRPr="00FE0EFC">
        <w:rPr>
          <w:rFonts w:ascii="Palatino Linotype" w:hAnsi="Palatino Linotype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 xml:space="preserve">) </w:t>
      </w:r>
      <w:r w:rsidRPr="00FE0EFC">
        <w:rPr>
          <w:rFonts w:ascii="Palatino Linotype" w:hAnsi="Palatino Linotype" w:cs="Times New Roman Tj"/>
          <w:sz w:val="28"/>
          <w:szCs w:val="28"/>
        </w:rPr>
        <w:t>манган,</w:t>
      </w:r>
      <w:r w:rsidRPr="00FE0EFC">
        <w:rPr>
          <w:rFonts w:ascii="Palatino Linotype" w:hAnsi="Palatino Linotype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хром</w:t>
      </w:r>
      <w:r w:rsidRPr="00FE0EFC">
        <w:rPr>
          <w:rFonts w:ascii="Palatino Linotype" w:hAnsi="Palatino Linotype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 xml:space="preserve">) </w:t>
      </w:r>
      <w:r w:rsidRPr="00FE0EFC">
        <w:rPr>
          <w:rFonts w:ascii="Palatino Linotype" w:hAnsi="Palatino Linotype" w:cs="Times New Roman Tj"/>
          <w:sz w:val="28"/>
          <w:szCs w:val="28"/>
        </w:rPr>
        <w:t>волфрам,</w:t>
      </w:r>
      <w:r w:rsidRPr="00FE0EFC">
        <w:rPr>
          <w:rFonts w:ascii="Palatino Linotype" w:hAnsi="Palatino Linotype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молибден</w:t>
      </w:r>
      <w:r w:rsidRPr="00FE0EFC">
        <w:rPr>
          <w:rFonts w:ascii="Palatino Linotype" w:hAnsi="Palatino Linotype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@116.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манган?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$A) топаз, турмалин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родохрозит, псломелан;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алмос, хризолит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пироп, гроссуляр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марворид, қ</w:t>
      </w:r>
      <w:r w:rsidRPr="00FE0EFC">
        <w:rPr>
          <w:rFonts w:ascii="Palatino Linotype" w:hAnsi="Palatino Linotype" w:cs="Times New Roman Tj"/>
          <w:sz w:val="28"/>
          <w:szCs w:val="28"/>
        </w:rPr>
        <w:t>а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рабо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@117.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</w:t>
      </w:r>
      <w:r w:rsidRPr="00FE0EFC">
        <w:rPr>
          <w:rFonts w:ascii="Palatino Linotype" w:hAnsi="Palatino Linotype" w:cs="Times New Roman Tj"/>
          <w:sz w:val="28"/>
          <w:szCs w:val="28"/>
        </w:rPr>
        <w:t>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симоб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киновар;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хромит;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родонит;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пироп;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@118.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</w:t>
      </w:r>
      <w:r w:rsidRPr="00FE0EFC">
        <w:rPr>
          <w:rFonts w:ascii="Palatino Linotype" w:hAnsi="Palatino Linotype"/>
          <w:sz w:val="28"/>
          <w:szCs w:val="28"/>
        </w:rPr>
        <w:t>и хром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олтинг</w:t>
      </w:r>
      <w:r w:rsidRPr="00FE0EFC">
        <w:rPr>
          <w:rFonts w:ascii="Palatino Linotype" w:hAnsi="Palatino Linotype" w:cs="Cambria Math"/>
          <w:sz w:val="28"/>
          <w:szCs w:val="28"/>
        </w:rPr>
        <w:t>ӯ</w:t>
      </w:r>
      <w:r w:rsidRPr="00FE0EFC">
        <w:rPr>
          <w:rFonts w:ascii="Palatino Linotype" w:hAnsi="Palatino Linotype" w:cs="Times New Roman Tj"/>
          <w:sz w:val="28"/>
          <w:szCs w:val="28"/>
        </w:rPr>
        <w:t>гирд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j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гранат;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хромит;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мусковит;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$E) сиркон;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@119.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саноати никелро нишон диҳед?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FE0EFC">
        <w:rPr>
          <w:rFonts w:ascii="Palatino Linotype" w:hAnsi="Palatino Linotype" w:cs="Times New Roman Tj"/>
          <w:sz w:val="28"/>
          <w:szCs w:val="28"/>
        </w:rPr>
        <w:t>тилло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никелин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FE0EFC">
        <w:rPr>
          <w:rFonts w:ascii="Palatino Linotype" w:hAnsi="Palatino Linotype" w:cs="Times New Roman Tj"/>
          <w:sz w:val="28"/>
          <w:szCs w:val="28"/>
        </w:rPr>
        <w:t>манган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) </w:t>
      </w:r>
      <w:r w:rsidRPr="00FE0EFC">
        <w:rPr>
          <w:rFonts w:ascii="Palatino Linotype" w:hAnsi="Palatino Linotype" w:cs="Times New Roman Tj"/>
          <w:sz w:val="28"/>
          <w:szCs w:val="28"/>
        </w:rPr>
        <w:t>молибден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) </w:t>
      </w:r>
      <w:r w:rsidRPr="00FE0EFC">
        <w:rPr>
          <w:rFonts w:ascii="Palatino Linotype" w:hAnsi="Palatino Linotype" w:cs="Times New Roman Tj"/>
          <w:sz w:val="28"/>
          <w:szCs w:val="28"/>
        </w:rPr>
        <w:t>бериллий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@120.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мис 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хромит;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флюорит;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халкопирит;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кварс;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@121.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</w:t>
      </w:r>
      <w:r w:rsidRPr="00FE0EFC">
        <w:rPr>
          <w:rFonts w:ascii="Palatino Linotype" w:hAnsi="Palatino Linotype" w:cs="Times New Roman Tj"/>
          <w:sz w:val="28"/>
          <w:szCs w:val="28"/>
        </w:rPr>
        <w:t>и</w:t>
      </w:r>
      <w:r w:rsidRPr="00FE0EFC">
        <w:rPr>
          <w:rFonts w:ascii="Palatino Linotype" w:hAnsi="Palatino Linotype" w:cs="Times New Roman Tajik 1.0"/>
          <w:sz w:val="28"/>
          <w:szCs w:val="28"/>
        </w:rPr>
        <w:t>нерал</w:t>
      </w:r>
      <w:r w:rsidRPr="00FE0EFC">
        <w:rPr>
          <w:rFonts w:ascii="Palatino Linotype" w:hAnsi="Palatino Linotype"/>
          <w:sz w:val="28"/>
          <w:szCs w:val="28"/>
        </w:rPr>
        <w:t>и о</w:t>
      </w:r>
      <w:r w:rsidRPr="00FE0EFC">
        <w:rPr>
          <w:rFonts w:ascii="Palatino Linotype" w:hAnsi="Palatino Linotype" w:cs="Times New Roman Tajik 1.0"/>
          <w:sz w:val="28"/>
          <w:szCs w:val="28"/>
        </w:rPr>
        <w:t>ҳан?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теелестин;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борнит;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касситерит;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лимонит;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пирит;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@122.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саноати оҳан?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волфрамит;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гаҷ;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@123.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</w:t>
      </w:r>
      <w:r w:rsidRPr="00FE0EFC">
        <w:rPr>
          <w:rFonts w:ascii="Palatino Linotype" w:hAnsi="Palatino Linotype"/>
          <w:sz w:val="28"/>
          <w:szCs w:val="28"/>
        </w:rPr>
        <w:t xml:space="preserve">и </w:t>
      </w:r>
      <w:r w:rsidRPr="00FE0EFC">
        <w:rPr>
          <w:rFonts w:ascii="Palatino Linotype" w:hAnsi="Palatino Linotype" w:cs="Times New Roman Tj"/>
          <w:sz w:val="28"/>
          <w:szCs w:val="28"/>
        </w:rPr>
        <w:t>саноати оҳан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алмос;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лимонит;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малахит;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  <w:lang w:val="tg-Cyrl-TJ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азурит;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алунит;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@124.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Металлҳои ранга?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алмосу тилло;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мису сурб;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гаҷу ангидрид;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хрому манган;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флюориту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@125.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Маъдан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асосии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бо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j"/>
          <w:sz w:val="28"/>
          <w:szCs w:val="28"/>
        </w:rPr>
        <w:t>имондаи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латеритӣ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боксит;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сурб;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ру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мис;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симоб;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@126.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оҳан?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каолинит;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халкоприт;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магнетит;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@127.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саноати сурма?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монтмориллонит;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тилло;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антимонит;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@128.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мис?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лимонит;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магнетит;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гематит;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куприт;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шамозит;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@129.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алюминий?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боксит (бёмит);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рӯҳ;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ортоклаз;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микроклин;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албит;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@130.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 саноати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маъдани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никел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гарниерит;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пентландит;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халкозин;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миллиерит;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раммелсбергит;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@131.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Маъдан</w:t>
      </w:r>
      <w:r w:rsidRPr="00FE0EFC">
        <w:rPr>
          <w:rFonts w:ascii="Palatino Linotype" w:hAnsi="Palatino Linotype"/>
          <w:sz w:val="28"/>
          <w:szCs w:val="28"/>
        </w:rPr>
        <w:t>и алюминий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боксит;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сурб;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симоб;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мис;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волфрам;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@132.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</w:t>
      </w:r>
      <w:r w:rsidRPr="00FE0EFC">
        <w:rPr>
          <w:rFonts w:ascii="Palatino Linotype" w:hAnsi="Palatino Linotype" w:cs="Times New Roman Tj"/>
          <w:sz w:val="28"/>
          <w:szCs w:val="28"/>
        </w:rPr>
        <w:t>али мис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каолинит;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халкозин;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волфрам;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молибден;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сурб;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@133.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калъагӣ?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касситерит;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лимонит;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галит;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@134.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Металли нодир?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платина;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пирит;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ангидрит;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гаҷ;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@135.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симоб?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малахит;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киновар;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реалгар;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@136.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радиоактивӣ?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уран;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симоб;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тилло;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ну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сурб;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@137.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Санги қиматбаҳо 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ванадий;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алмос;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графит;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асбест;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талк;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@138.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Санги техникиро нишон диҳед?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FE0EFC">
        <w:rPr>
          <w:rFonts w:ascii="Palatino Linotype" w:hAnsi="Palatino Linotype" w:cs="Times New Roman Tj"/>
          <w:sz w:val="28"/>
          <w:szCs w:val="28"/>
        </w:rPr>
        <w:t>гаҷ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графит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FE0EFC">
        <w:rPr>
          <w:rFonts w:ascii="Palatino Linotype" w:hAnsi="Palatino Linotype" w:cs="Times New Roman Tj"/>
          <w:sz w:val="28"/>
          <w:szCs w:val="28"/>
        </w:rPr>
        <w:t>асбест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) </w:t>
      </w:r>
      <w:r w:rsidRPr="00FE0EFC">
        <w:rPr>
          <w:rFonts w:ascii="Palatino Linotype" w:hAnsi="Palatino Linotype" w:cs="Times New Roman Tj"/>
          <w:sz w:val="28"/>
          <w:szCs w:val="28"/>
        </w:rPr>
        <w:t>рубин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) </w:t>
      </w:r>
      <w:r w:rsidRPr="00FE0EFC">
        <w:rPr>
          <w:rFonts w:ascii="Palatino Linotype" w:hAnsi="Palatino Linotype" w:cs="Times New Roman Tj"/>
          <w:sz w:val="28"/>
          <w:szCs w:val="28"/>
        </w:rPr>
        <w:t>корунд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@139.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Санги қиматбаҳо?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FE0EFC">
        <w:rPr>
          <w:rFonts w:ascii="Palatino Linotype" w:hAnsi="Palatino Linotype" w:cs="Times New Roman Tj"/>
          <w:sz w:val="28"/>
          <w:szCs w:val="28"/>
        </w:rPr>
        <w:t>о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аксанг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графит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FE0EFC">
        <w:rPr>
          <w:rFonts w:ascii="Palatino Linotype" w:hAnsi="Palatino Linotype" w:cs="Times New Roman Tj"/>
          <w:sz w:val="28"/>
          <w:szCs w:val="28"/>
        </w:rPr>
        <w:t>булӯр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) </w:t>
      </w:r>
      <w:r w:rsidRPr="00FE0EFC">
        <w:rPr>
          <w:rFonts w:ascii="Palatino Linotype" w:hAnsi="Palatino Linotype" w:cs="Times New Roman Tj"/>
          <w:sz w:val="28"/>
          <w:szCs w:val="28"/>
        </w:rPr>
        <w:t>талк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) </w:t>
      </w:r>
      <w:r w:rsidRPr="00FE0EFC">
        <w:rPr>
          <w:rFonts w:ascii="Palatino Linotype" w:hAnsi="Palatino Linotype" w:cs="Times New Roman Tj"/>
          <w:sz w:val="28"/>
          <w:szCs w:val="28"/>
        </w:rPr>
        <w:t>сапфир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@140.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Минерали </w:t>
      </w:r>
      <w:r w:rsidRPr="00FE0EFC">
        <w:rPr>
          <w:rFonts w:ascii="Palatino Linotype" w:hAnsi="Palatino Linotype" w:cs="Times New Roman Tj"/>
          <w:sz w:val="28"/>
          <w:szCs w:val="28"/>
        </w:rPr>
        <w:t>о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ан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никелин;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халкозин;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пирит;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хромит;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мартит;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@141.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намаки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Соликамск;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Хо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ам</w:t>
      </w:r>
      <w:r w:rsidRPr="00FE0EFC">
        <w:rPr>
          <w:rFonts w:ascii="Palatino Linotype" w:hAnsi="Palatino Linotype" w:cs="Cambria Math"/>
          <w:sz w:val="28"/>
          <w:szCs w:val="28"/>
        </w:rPr>
        <w:t>ӯ</w:t>
      </w:r>
      <w:r w:rsidRPr="00FE0EFC">
        <w:rPr>
          <w:rFonts w:ascii="Palatino Linotype" w:hAnsi="Palatino Linotype" w:cs="Times New Roman Tj"/>
          <w:sz w:val="28"/>
          <w:szCs w:val="28"/>
        </w:rPr>
        <w:t>ъмин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Тюбетонтан;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  <w:lang w:val="tg-Cyrl-TJ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Гаурдак;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Баскун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ак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@142.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ангишти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Фон-Я</w:t>
      </w:r>
      <w:r w:rsidRPr="00FE0EFC">
        <w:rPr>
          <w:rFonts w:ascii="Palatino Linotype" w:hAnsi="Palatino Linotype"/>
          <w:sz w:val="28"/>
          <w:szCs w:val="28"/>
        </w:rPr>
        <w:t>ғ</w:t>
      </w:r>
      <w:r w:rsidRPr="00FE0EFC">
        <w:rPr>
          <w:rFonts w:ascii="Palatino Linotype" w:hAnsi="Palatino Linotype" w:cs="Times New Roman Tj"/>
          <w:sz w:val="28"/>
          <w:szCs w:val="28"/>
        </w:rPr>
        <w:t>н</w:t>
      </w:r>
      <w:r w:rsidRPr="00FE0EFC">
        <w:rPr>
          <w:rFonts w:ascii="Palatino Linotype" w:hAnsi="Palatino Linotype" w:cs="Times New Roman Tajik 1.0"/>
          <w:sz w:val="28"/>
          <w:szCs w:val="28"/>
        </w:rPr>
        <w:t>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Ангрен;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Шаргу;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Сулюкта;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Караганда;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@143.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маъдану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волфрами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Майх</w:t>
      </w:r>
      <w:r w:rsidRPr="00FE0EFC">
        <w:rPr>
          <w:rFonts w:ascii="Palatino Linotype" w:hAnsi="Palatino Linotype" w:cs="Cambria Math"/>
          <w:sz w:val="28"/>
          <w:szCs w:val="28"/>
        </w:rPr>
        <w:t>ӯ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Моғов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Кондара;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Акархар;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@144.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маъдани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волфр</w:t>
      </w:r>
      <w:r w:rsidRPr="00FE0EFC">
        <w:rPr>
          <w:rFonts w:ascii="Palatino Linotype" w:hAnsi="Palatino Linotype" w:cs="Times New Roman Tajik 1.0"/>
          <w:sz w:val="28"/>
          <w:szCs w:val="28"/>
        </w:rPr>
        <w:t>ами 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Чорухдайрон;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Чо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j"/>
          <w:sz w:val="28"/>
          <w:szCs w:val="28"/>
        </w:rPr>
        <w:t>адамбулак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Кандара;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Такфон;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Тарор;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@145.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тиллои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Кондара;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Тарор;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Майх</w:t>
      </w:r>
      <w:r w:rsidRPr="00FE0EFC">
        <w:rPr>
          <w:rFonts w:ascii="Palatino Linotype" w:hAnsi="Palatino Linotype" w:cs="Cambria Math"/>
          <w:sz w:val="28"/>
          <w:szCs w:val="28"/>
        </w:rPr>
        <w:t>ӯ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Кабутӣ;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@146.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тиллои 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илав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Такоб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Хо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аайло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Конимансур;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Ш</w:t>
      </w:r>
      <w:r w:rsidRPr="00FE0EFC">
        <w:rPr>
          <w:rFonts w:ascii="Palatino Linotype" w:hAnsi="Palatino Linotype" w:cs="Cambria Math"/>
          <w:sz w:val="28"/>
          <w:szCs w:val="28"/>
        </w:rPr>
        <w:t>ӯ</w:t>
      </w:r>
      <w:r w:rsidRPr="00FE0EFC">
        <w:rPr>
          <w:rFonts w:ascii="Palatino Linotype" w:hAnsi="Palatino Linotype" w:cs="Times New Roman Tj"/>
          <w:sz w:val="28"/>
          <w:szCs w:val="28"/>
        </w:rPr>
        <w:t>роб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@147.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ну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j"/>
          <w:sz w:val="28"/>
          <w:szCs w:val="28"/>
        </w:rPr>
        <w:t>раи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илав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Тарор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Конимансур;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Ш</w:t>
      </w:r>
      <w:r w:rsidRPr="00FE0EFC">
        <w:rPr>
          <w:rFonts w:ascii="Palatino Linotype" w:hAnsi="Palatino Linotype" w:cs="Cambria Math"/>
          <w:sz w:val="28"/>
          <w:szCs w:val="28"/>
        </w:rPr>
        <w:t>ӯ</w:t>
      </w:r>
      <w:r w:rsidRPr="00FE0EFC">
        <w:rPr>
          <w:rFonts w:ascii="Palatino Linotype" w:hAnsi="Palatino Linotype" w:cs="Times New Roman Tj"/>
          <w:sz w:val="28"/>
          <w:szCs w:val="28"/>
        </w:rPr>
        <w:t>роб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@148.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ангишти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Ш</w:t>
      </w:r>
      <w:r w:rsidRPr="00FE0EFC">
        <w:rPr>
          <w:rFonts w:ascii="Palatino Linotype" w:hAnsi="Palatino Linotype" w:cs="Cambria Math"/>
          <w:sz w:val="28"/>
          <w:szCs w:val="28"/>
        </w:rPr>
        <w:t>ӯ</w:t>
      </w:r>
      <w:r w:rsidRPr="00FE0EFC">
        <w:rPr>
          <w:rFonts w:ascii="Palatino Linotype" w:hAnsi="Palatino Linotype" w:cs="Times New Roman Tj"/>
          <w:sz w:val="28"/>
          <w:szCs w:val="28"/>
        </w:rPr>
        <w:t>роб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Такфон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Майх</w:t>
      </w:r>
      <w:r w:rsidRPr="00FE0EFC">
        <w:rPr>
          <w:rFonts w:ascii="Palatino Linotype" w:hAnsi="Palatino Linotype" w:cs="Cambria Math"/>
          <w:sz w:val="28"/>
          <w:szCs w:val="28"/>
        </w:rPr>
        <w:t>у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Консой;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@149.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ангишти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Такфон;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Назарайло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Мосриф;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Кабут</w:t>
      </w:r>
      <w:r w:rsidRPr="00FE0EFC">
        <w:rPr>
          <w:rFonts w:ascii="Palatino Linotype" w:hAnsi="Palatino Linotype" w:cs="Cambria Math"/>
          <w:sz w:val="28"/>
          <w:szCs w:val="28"/>
        </w:rPr>
        <w:t>ӣ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Кондара;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@150.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ангишти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Зиддеҳ;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Олтинтопкан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Ҷиҷикрут;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Тарор;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@151.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фосфорити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Карато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Кабут</w:t>
      </w:r>
      <w:r w:rsidRPr="00FE0EFC">
        <w:rPr>
          <w:rFonts w:ascii="Palatino Linotype" w:hAnsi="Palatino Linotype" w:cs="Cambria Math"/>
          <w:sz w:val="28"/>
          <w:szCs w:val="28"/>
        </w:rPr>
        <w:t>ӣ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Майх</w:t>
      </w:r>
      <w:r w:rsidRPr="00FE0EFC">
        <w:rPr>
          <w:rFonts w:ascii="Palatino Linotype" w:hAnsi="Palatino Linotype" w:cs="Cambria Math"/>
          <w:sz w:val="28"/>
          <w:szCs w:val="28"/>
        </w:rPr>
        <w:t>ӯ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Назарайло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@152.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сурби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Майх</w:t>
      </w:r>
      <w:r w:rsidRPr="00FE0EFC">
        <w:rPr>
          <w:rFonts w:ascii="Palatino Linotype" w:hAnsi="Palatino Linotype" w:cs="Cambria Math"/>
          <w:sz w:val="28"/>
          <w:szCs w:val="28"/>
        </w:rPr>
        <w:t>ӯ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Зиддеҳ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$C) Олтинтопкан;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Назарайлоқ;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Карато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@153.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сурмаю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симоби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Ҷиҷикруд;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Майх</w:t>
      </w:r>
      <w:r w:rsidRPr="00FE0EFC">
        <w:rPr>
          <w:rFonts w:ascii="Palatino Linotype" w:hAnsi="Palatino Linotype" w:cs="Cambria Math"/>
          <w:sz w:val="28"/>
          <w:szCs w:val="28"/>
        </w:rPr>
        <w:t>у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Консой;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Тош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Cambria Math"/>
          <w:sz w:val="28"/>
          <w:szCs w:val="28"/>
        </w:rPr>
        <w:t>у</w:t>
      </w:r>
      <w:r w:rsidRPr="00FE0EFC">
        <w:rPr>
          <w:rFonts w:ascii="Palatino Linotype" w:hAnsi="Palatino Linotype" w:cs="Times New Roman Tj"/>
          <w:sz w:val="28"/>
          <w:szCs w:val="28"/>
        </w:rPr>
        <w:t>тан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@154.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селестини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Чалташ;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Ходжамастон;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Зиддеҳ;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Майх</w:t>
      </w:r>
      <w:r w:rsidRPr="00FE0EFC">
        <w:rPr>
          <w:rFonts w:ascii="Palatino Linotype" w:hAnsi="Palatino Linotype" w:cs="Cambria Math"/>
          <w:sz w:val="28"/>
          <w:szCs w:val="28"/>
        </w:rPr>
        <w:t>у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@155.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симоби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Канчоч;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Конимансур;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Тарор;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) 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илав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Майх</w:t>
      </w:r>
      <w:r w:rsidRPr="00FE0EFC">
        <w:rPr>
          <w:rFonts w:ascii="Palatino Linotype" w:hAnsi="Palatino Linotype" w:cs="Cambria Math"/>
          <w:sz w:val="28"/>
          <w:szCs w:val="28"/>
        </w:rPr>
        <w:t>у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@156.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флюорити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Майх</w:t>
      </w:r>
      <w:r w:rsidRPr="00FE0EFC">
        <w:rPr>
          <w:rFonts w:ascii="Palatino Linotype" w:hAnsi="Palatino Linotype" w:cs="Cambria Math"/>
          <w:sz w:val="28"/>
          <w:szCs w:val="28"/>
        </w:rPr>
        <w:t>у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Тарор;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Гиждарва;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Консой;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@157.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флюорити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Назарайло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Тарор;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Мосриф;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Зиддеҳ;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@158.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гази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табии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</w:t>
      </w:r>
      <w:r w:rsidRPr="00FE0EFC">
        <w:rPr>
          <w:rFonts w:ascii="Palatino Linotype" w:hAnsi="Palatino Linotype" w:cs="Times New Roman Tajik 1.0"/>
          <w:sz w:val="28"/>
          <w:szCs w:val="28"/>
        </w:rPr>
        <w:t>стон?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Андиген;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Ш</w:t>
      </w:r>
      <w:r w:rsidRPr="00FE0EFC">
        <w:rPr>
          <w:rFonts w:ascii="Palatino Linotype" w:hAnsi="Palatino Linotype" w:cs="Cambria Math"/>
          <w:sz w:val="28"/>
          <w:szCs w:val="28"/>
        </w:rPr>
        <w:t>у</w:t>
      </w:r>
      <w:r w:rsidRPr="00FE0EFC">
        <w:rPr>
          <w:rFonts w:ascii="Palatino Linotype" w:hAnsi="Palatino Linotype" w:cs="Times New Roman Tj"/>
          <w:sz w:val="28"/>
          <w:szCs w:val="28"/>
        </w:rPr>
        <w:t>робод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Назарайло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Кабут</w:t>
      </w:r>
      <w:r w:rsidRPr="00FE0EFC">
        <w:rPr>
          <w:rFonts w:ascii="Palatino Linotype" w:hAnsi="Palatino Linotype" w:cs="Cambria Math"/>
          <w:sz w:val="28"/>
          <w:szCs w:val="28"/>
        </w:rPr>
        <w:t>ӣ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@159.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гази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табии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$A) 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j"/>
          <w:sz w:val="28"/>
          <w:szCs w:val="28"/>
        </w:rPr>
        <w:t>изилтумшу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Карато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Зиддеҳ;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Майх</w:t>
      </w:r>
      <w:r w:rsidRPr="00FE0EFC">
        <w:rPr>
          <w:rFonts w:ascii="Palatino Linotype" w:hAnsi="Palatino Linotype" w:cs="Cambria Math"/>
          <w:sz w:val="28"/>
          <w:szCs w:val="28"/>
        </w:rPr>
        <w:t>у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Консой;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@160.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нафти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Бештентяк;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Акархар;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Майх</w:t>
      </w:r>
      <w:r w:rsidRPr="00FE0EFC">
        <w:rPr>
          <w:rFonts w:ascii="Palatino Linotype" w:hAnsi="Palatino Linotype" w:cs="Cambria Math"/>
          <w:sz w:val="28"/>
          <w:szCs w:val="28"/>
        </w:rPr>
        <w:t>у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) 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илав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@161.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нафти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Курғонча;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Канчоч;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Консой;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Иккиҷилон;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Конимансур;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@162.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Кони нафти 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Айритан;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Каратоқ;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Зиддеҳ;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Олтинтопкан;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Моғов;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@163.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нафти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Махрам;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Ш</w:t>
      </w:r>
      <w:r w:rsidRPr="00FE0EFC">
        <w:rPr>
          <w:rFonts w:ascii="Palatino Linotype" w:hAnsi="Palatino Linotype" w:cs="Cambria Math"/>
          <w:sz w:val="28"/>
          <w:szCs w:val="28"/>
        </w:rPr>
        <w:t>у</w:t>
      </w:r>
      <w:r w:rsidRPr="00FE0EFC">
        <w:rPr>
          <w:rFonts w:ascii="Palatino Linotype" w:hAnsi="Palatino Linotype" w:cs="Times New Roman Tj"/>
          <w:sz w:val="28"/>
          <w:szCs w:val="28"/>
        </w:rPr>
        <w:t>роб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Карато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Майх</w:t>
      </w:r>
      <w:r w:rsidRPr="00FE0EFC">
        <w:rPr>
          <w:rFonts w:ascii="Palatino Linotype" w:hAnsi="Palatino Linotype" w:cs="Cambria Math"/>
          <w:sz w:val="28"/>
          <w:szCs w:val="28"/>
        </w:rPr>
        <w:t>у</w:t>
      </w:r>
      <w:r w:rsidRPr="00FE0EFC">
        <w:rPr>
          <w:rFonts w:ascii="Palatino Linotype" w:hAnsi="Palatino Linotype" w:cs="Times New Roman Tj"/>
          <w:sz w:val="28"/>
          <w:szCs w:val="28"/>
        </w:rPr>
        <w:t>ра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Назарайло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@164.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маъдани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о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ани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Зиддеҳ;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Канчоч;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Кондара;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Конимансур;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Такоб;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@165.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ну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j"/>
          <w:sz w:val="28"/>
          <w:szCs w:val="28"/>
        </w:rPr>
        <w:t>раи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(</w:t>
      </w:r>
      <w:r w:rsidRPr="00FE0EFC">
        <w:rPr>
          <w:rFonts w:ascii="Palatino Linotype" w:hAnsi="Palatino Linotype" w:cs="Times New Roman Tj"/>
          <w:sz w:val="28"/>
          <w:szCs w:val="28"/>
        </w:rPr>
        <w:t>Помир</w:t>
      </w:r>
      <w:r w:rsidRPr="00FE0EFC">
        <w:rPr>
          <w:rFonts w:ascii="Palatino Linotype" w:hAnsi="Palatino Linotype" w:cs="Times New Roman Tajik 1.0"/>
          <w:sz w:val="28"/>
          <w:szCs w:val="28"/>
        </w:rPr>
        <w:t>)?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Акҷилга;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Акархар;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Миёнаду;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) 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илав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Тарор;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@166.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Таркиби асосии кимиёвии нафт?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карбогидрид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карбон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гидриди металл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сулфат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сулфур;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@167.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Санг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қиматба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булӯ</w:t>
      </w:r>
      <w:r w:rsidRPr="00FE0EFC">
        <w:rPr>
          <w:rFonts w:ascii="Palatino Linotype" w:hAnsi="Palatino Linotype" w:cs="Times New Roman Tj"/>
          <w:sz w:val="28"/>
          <w:szCs w:val="28"/>
        </w:rPr>
        <w:t>р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марворид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аквамарин;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зумурад;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фир</w:t>
      </w:r>
      <w:r w:rsidRPr="00FE0EFC">
        <w:rPr>
          <w:rFonts w:ascii="Palatino Linotype" w:hAnsi="Palatino Linotype" w:cs="Cambria Math"/>
          <w:sz w:val="28"/>
          <w:szCs w:val="28"/>
        </w:rPr>
        <w:t>у</w:t>
      </w:r>
      <w:r w:rsidRPr="00FE0EFC">
        <w:rPr>
          <w:rFonts w:ascii="Palatino Linotype" w:hAnsi="Palatino Linotype" w:cs="Times New Roman Tj"/>
          <w:sz w:val="28"/>
          <w:szCs w:val="28"/>
        </w:rPr>
        <w:t>за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@168.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Маъдан</w:t>
      </w:r>
      <w:r w:rsidRPr="00FE0EFC">
        <w:rPr>
          <w:rFonts w:ascii="Palatino Linotype" w:hAnsi="Palatino Linotype"/>
          <w:sz w:val="28"/>
          <w:szCs w:val="28"/>
        </w:rPr>
        <w:t>и аграномӣ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о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аксанг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графит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фосфорит;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олтинг</w:t>
      </w:r>
      <w:r w:rsidRPr="00FE0EFC">
        <w:rPr>
          <w:rFonts w:ascii="Palatino Linotype" w:hAnsi="Palatino Linotype" w:cs="Cambria Math"/>
          <w:sz w:val="28"/>
          <w:szCs w:val="28"/>
        </w:rPr>
        <w:t>ӯ</w:t>
      </w:r>
      <w:r w:rsidRPr="00FE0EFC">
        <w:rPr>
          <w:rFonts w:ascii="Palatino Linotype" w:hAnsi="Palatino Linotype" w:cs="Times New Roman Tj"/>
          <w:sz w:val="28"/>
          <w:szCs w:val="28"/>
        </w:rPr>
        <w:t>гирд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боксит;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@169.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флюорит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дар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Зиддеҳ;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Шугнов;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Шуроб;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Ҷилав;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Такфон;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@170.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Мисоли кони ангишти сифати хубтарин дар 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Назарайло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Зиддеҳ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Миёнаду;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Шуроб;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Саёд;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@171.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Мисоли кони ангишти калотарини 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Фон-Я</w:t>
      </w:r>
      <w:r w:rsidRPr="00FE0EFC">
        <w:rPr>
          <w:rFonts w:ascii="Palatino Linotype" w:hAnsi="Palatino Linotype"/>
          <w:sz w:val="28"/>
          <w:szCs w:val="28"/>
        </w:rPr>
        <w:t>ғ</w:t>
      </w:r>
      <w:r w:rsidRPr="00FE0EFC">
        <w:rPr>
          <w:rFonts w:ascii="Palatino Linotype" w:hAnsi="Palatino Linotype" w:cs="Times New Roman Tj"/>
          <w:sz w:val="28"/>
          <w:szCs w:val="28"/>
        </w:rPr>
        <w:t>ноб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$B) </w:t>
      </w:r>
      <w:r w:rsidRPr="00FE0EFC">
        <w:rPr>
          <w:rFonts w:ascii="Palatino Linotype" w:hAnsi="Palatino Linotype" w:cs="Times New Roman Tj"/>
          <w:sz w:val="28"/>
          <w:szCs w:val="28"/>
        </w:rPr>
        <w:t>Н</w:t>
      </w:r>
      <w:r w:rsidRPr="00FE0EFC">
        <w:rPr>
          <w:rFonts w:ascii="Palatino Linotype" w:hAnsi="Palatino Linotype" w:cs="Times New Roman Tajik 1.0"/>
          <w:sz w:val="28"/>
          <w:szCs w:val="28"/>
        </w:rPr>
        <w:t>азарайло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Саёд;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Зиддеҳ;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Тош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j"/>
          <w:sz w:val="28"/>
          <w:szCs w:val="28"/>
        </w:rPr>
        <w:t>утан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@172.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саноатии маъдани сурб?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ҷемсонит;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серуссит;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@173.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асосии саноатии маъдани рӯҳ?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гаҷ;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ангидрит;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@174.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асосии саноатии 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молибден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молибденит;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вулфенит;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молибдит;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алтит;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@175.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Минерали асосии саноатии 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висмут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висмутин;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айкинит;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гаҷ;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@176.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асосии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сано</w:t>
      </w:r>
      <w:r w:rsidRPr="00FE0EFC">
        <w:rPr>
          <w:rFonts w:ascii="Palatino Linotype" w:hAnsi="Palatino Linotype" w:cs="Times New Roman Tajik 1.0"/>
          <w:sz w:val="28"/>
          <w:szCs w:val="28"/>
        </w:rPr>
        <w:t>атии 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волфрам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шеелит;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содалит;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гаҷ;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албит;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@177.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Минерал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асосии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саноатии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кон</w:t>
      </w:r>
      <w:r w:rsidRPr="00FE0EFC">
        <w:rPr>
          <w:rFonts w:ascii="Palatino Linotype" w:hAnsi="Palatino Linotype"/>
          <w:sz w:val="28"/>
          <w:szCs w:val="28"/>
        </w:rPr>
        <w:t>ҳ</w:t>
      </w:r>
      <w:r w:rsidRPr="00FE0EFC">
        <w:rPr>
          <w:rFonts w:ascii="Palatino Linotype" w:hAnsi="Palatino Linotype" w:cs="Times New Roman Tj"/>
          <w:sz w:val="28"/>
          <w:szCs w:val="28"/>
        </w:rPr>
        <w:t>ои</w:t>
      </w:r>
      <w:r w:rsidRPr="00FE0EFC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FE0EFC">
        <w:rPr>
          <w:rFonts w:ascii="Palatino Linotype" w:hAnsi="Palatino Linotype" w:cs="Times New Roman Tj"/>
          <w:sz w:val="28"/>
          <w:szCs w:val="28"/>
        </w:rPr>
        <w:t>сурма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антимонит;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пирит;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$C)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корунд;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булӯ</w:t>
      </w:r>
      <w:r w:rsidRPr="00FE0EFC">
        <w:rPr>
          <w:rFonts w:ascii="Palatino Linotype" w:hAnsi="Palatino Linotype" w:cs="Times New Roman Tj"/>
          <w:sz w:val="28"/>
          <w:szCs w:val="28"/>
        </w:rPr>
        <w:t>р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@178.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Мисоли кони калонтарини маъдани бор дар То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икистон</w:t>
      </w:r>
      <w:r w:rsidRPr="00FE0EFC">
        <w:rPr>
          <w:rFonts w:ascii="Palatino Linotype" w:hAnsi="Palatino Linotype" w:cs="Times New Roman Tajik 1.0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$A) Акархар;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$B) Канчоч;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 xml:space="preserve">$C) </w:t>
      </w:r>
      <w:r w:rsidRPr="00FE0EFC">
        <w:rPr>
          <w:rFonts w:ascii="Palatino Linotype" w:hAnsi="Palatino Linotype" w:cs="Cambria Math"/>
          <w:sz w:val="28"/>
          <w:szCs w:val="28"/>
        </w:rPr>
        <w:t>Ҷ</w:t>
      </w:r>
      <w:r w:rsidRPr="00FE0EFC">
        <w:rPr>
          <w:rFonts w:ascii="Palatino Linotype" w:hAnsi="Palatino Linotype" w:cs="Times New Roman Tj"/>
          <w:sz w:val="28"/>
          <w:szCs w:val="28"/>
        </w:rPr>
        <w:t>илав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D</w:t>
      </w:r>
      <w:r w:rsidRPr="00FE0EFC">
        <w:rPr>
          <w:rFonts w:ascii="Palatino Linotype" w:hAnsi="Palatino Linotype" w:cs="Times New Roman Tajik 1.0"/>
          <w:sz w:val="28"/>
          <w:szCs w:val="28"/>
        </w:rPr>
        <w:t>) Назарайло</w:t>
      </w:r>
      <w:r w:rsidRPr="00FE0EFC">
        <w:rPr>
          <w:rFonts w:ascii="Palatino Linotype" w:hAnsi="Palatino Linotype"/>
          <w:sz w:val="28"/>
          <w:szCs w:val="28"/>
        </w:rPr>
        <w:t>қ</w:t>
      </w:r>
      <w:r w:rsidRPr="00FE0EFC">
        <w:rPr>
          <w:rFonts w:ascii="Palatino Linotype" w:hAnsi="Palatino Linotype" w:cs="Times New Roman Tajik 1.0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$</w:t>
      </w:r>
      <w:r w:rsidRPr="00FE0EFC">
        <w:rPr>
          <w:rFonts w:ascii="Palatino Linotype" w:hAnsi="Palatino Linotype" w:cs="Times New Roman Tajik 1.0"/>
          <w:sz w:val="28"/>
          <w:szCs w:val="28"/>
          <w:lang w:val="en-US"/>
        </w:rPr>
        <w:t>E</w:t>
      </w:r>
      <w:r w:rsidRPr="00FE0EFC">
        <w:rPr>
          <w:rFonts w:ascii="Palatino Linotype" w:hAnsi="Palatino Linotype" w:cs="Times New Roman Tajik 1.0"/>
          <w:sz w:val="28"/>
          <w:szCs w:val="28"/>
        </w:rPr>
        <w:t>) Селбур;</w:t>
      </w:r>
    </w:p>
    <w:p w:rsidR="009860BD" w:rsidRPr="00FE0EFC" w:rsidRDefault="009860BD" w:rsidP="00FE0EFC">
      <w:pPr>
        <w:pStyle w:val="Heading2"/>
        <w:rPr>
          <w:rFonts w:ascii="Palatino Linotype" w:hAnsi="Palatino Linotype" w:cs="Times New Roman Tajik 1.0"/>
          <w:sz w:val="28"/>
          <w:szCs w:val="28"/>
        </w:rPr>
      </w:pPr>
      <w:r w:rsidRPr="00FE0EFC">
        <w:rPr>
          <w:rFonts w:ascii="Palatino Linotype" w:hAnsi="Palatino Linotype" w:cs="Times New Roman Tajik 1.0"/>
          <w:sz w:val="28"/>
          <w:szCs w:val="28"/>
        </w:rPr>
        <w:t>@179.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кони оҳан?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калсит,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опал,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каолин, бемит;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магнетит, гематит;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кварс, аметист;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@180.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кони оҳан?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арагонит,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гаҷ, ангидрит;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манганит, пиролюзит;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сидерит, анкерит;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опал,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@181.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кони оҳани гидроксид</w:t>
      </w:r>
      <w:r w:rsidRPr="00FE0EFC">
        <w:rPr>
          <w:rFonts w:ascii="Palatino Linotype" w:hAnsi="Palatino Linotype" w:cs="Cambria Math"/>
          <w:sz w:val="28"/>
          <w:szCs w:val="28"/>
        </w:rPr>
        <w:t>ӣ</w:t>
      </w:r>
      <w:r w:rsidRPr="00FE0EFC">
        <w:rPr>
          <w:rFonts w:ascii="Palatino Linotype" w:hAnsi="Palatino Linotype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шеелит, киновар;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лимонит, гидрогетит;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селестин,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гаҷ, опал;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антимонит, хлорит;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@182.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Маъдани конҳои манган?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пирит, пирротин;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лимонит, кварс;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пиролюзит, браунит;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сидерит,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аметист, опал;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@183.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маъдании манган?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алмандин, пироп;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родохрозит, псиломелан;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кварс, морион;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талк;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мусковит;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@184.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маъдании титан?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галенит,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пирит, халкопирит;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рутил, анатаз;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кварс, морион;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опал, хризопраз;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@185.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маъдании титан?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илменит, рутил;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антимонит, киновар;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селестин, кварс;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топаз, гранат;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опал,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@186.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маъдании никел?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халкозип, пирит;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пентландит, миллерит;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анатаз, брукит;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магнезит, кварс;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ситрип, опал;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@187.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маъдании кобалт?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доломит,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эритрин, асболан;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халседон, опал;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сидерит, магнетит;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гематит, лимонит;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@188.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маъдании молибден?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кварс,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опал,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гаҷ, ангидрид;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вулфенит, повелит;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антимонит, пирротин;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@189.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волфрам?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селестин,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галенит,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каолинит,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шеелит, штолсит;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гаҷ, ангидрит;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@190.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Маъданҳои агроном</w:t>
      </w:r>
      <w:r w:rsidRPr="00FE0EFC">
        <w:rPr>
          <w:rFonts w:ascii="Palatino Linotype" w:hAnsi="Palatino Linotype" w:cs="Cambria Math"/>
          <w:sz w:val="28"/>
          <w:szCs w:val="28"/>
        </w:rPr>
        <w:t>ӣ</w:t>
      </w:r>
      <w:r w:rsidRPr="00FE0EFC">
        <w:rPr>
          <w:rFonts w:ascii="Palatino Linotype" w:hAnsi="Palatino Linotype"/>
          <w:sz w:val="28"/>
          <w:szCs w:val="28"/>
        </w:rPr>
        <w:t xml:space="preserve"> кадомҳоянд?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магнетит, гематит;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сфалерит,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калсит, селестин;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апатит, фосфорит;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каолинит, халкопирит;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@191.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оҳан?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сфалерит,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опал,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сидерит, лимонит;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апатит, фосфорит;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антимонит, кварс;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@192.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Минерали маъдани сурма кадомҳоянд?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серуссит;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антимонит;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апатит;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шеелит;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@193.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Минерали саноатии қалъаг</w:t>
      </w:r>
      <w:r w:rsidRPr="00FE0EFC">
        <w:rPr>
          <w:rFonts w:ascii="Palatino Linotype" w:hAnsi="Palatino Linotype" w:cs="Cambria Math"/>
          <w:sz w:val="28"/>
          <w:szCs w:val="28"/>
        </w:rPr>
        <w:t>ӣ</w:t>
      </w:r>
      <w:r w:rsidRPr="00FE0EFC">
        <w:rPr>
          <w:rFonts w:ascii="Palatino Linotype" w:hAnsi="Palatino Linotype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галенит;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сфалерит;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киновар;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касситерит;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@194.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висмут?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каолинит, серисит;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нефелин, лейсит;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висмутин, айкинит;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опал,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калсит,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@195.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Маъданҳои нуриҳои минерал</w:t>
      </w:r>
      <w:r w:rsidRPr="00FE0EFC">
        <w:rPr>
          <w:rFonts w:ascii="Palatino Linotype" w:hAnsi="Palatino Linotype" w:cs="Cambria Math"/>
          <w:sz w:val="28"/>
          <w:szCs w:val="28"/>
        </w:rPr>
        <w:t>ӣ</w:t>
      </w:r>
      <w:r w:rsidRPr="00FE0EFC">
        <w:rPr>
          <w:rFonts w:ascii="Palatino Linotype" w:hAnsi="Palatino Linotype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калсит,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гаҷ, ангидрид;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силвин, апатит;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кварс,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аметист, опал;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@196.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Элементҳои саноатии радиоактив</w:t>
      </w:r>
      <w:r w:rsidRPr="00FE0EFC">
        <w:rPr>
          <w:rFonts w:ascii="Palatino Linotype" w:hAnsi="Palatino Linotype" w:cs="Cambria Math"/>
          <w:sz w:val="28"/>
          <w:szCs w:val="28"/>
        </w:rPr>
        <w:t>ӣ</w:t>
      </w:r>
      <w:r w:rsidRPr="00FE0EFC">
        <w:rPr>
          <w:rFonts w:ascii="Palatino Linotype" w:hAnsi="Palatino Linotype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кобалт, никел;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титан, ванадий;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уран, торий;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сиркон, германий;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калсит, натрий;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@197.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конҳои мис?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кварс, морион;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аметист, опал;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ковеллин, энаргит;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албит, олитоклаз;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микроклин, ортоклаз;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@198.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конҳои мис?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энаргит, куприт;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албит, биотит;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автит, дистен;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ставролит, гранит;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графит, алмандин;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@199.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конҳои сурб?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пироп, алмандин;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галенит, англезит;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олигоклаз, андезин;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диаспор, бемит;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ставролит, кианит;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@200.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саноатии конҳои синк?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пирит, халкопирит;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сфалерит, вютрсит;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кварс, аметист;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авгит, диопсид;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жадеит, нефрит;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@201.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Соҳаи асосии истифода барии олтинг</w:t>
      </w:r>
      <w:r w:rsidRPr="00FE0EFC">
        <w:rPr>
          <w:rFonts w:ascii="Palatino Linotype" w:hAnsi="Palatino Linotype" w:cs="Cambria Math"/>
          <w:sz w:val="28"/>
          <w:szCs w:val="28"/>
        </w:rPr>
        <w:t>ӯ</w:t>
      </w:r>
      <w:r w:rsidRPr="00FE0EFC">
        <w:rPr>
          <w:rFonts w:ascii="Palatino Linotype" w:hAnsi="Palatino Linotype"/>
          <w:sz w:val="28"/>
          <w:szCs w:val="28"/>
        </w:rPr>
        <w:t>гирд?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истеҳсоли масолеҳи кимиёв</w:t>
      </w:r>
      <w:r w:rsidRPr="00FE0EFC">
        <w:rPr>
          <w:rFonts w:ascii="Palatino Linotype" w:hAnsi="Palatino Linotype" w:cs="Cambria Math"/>
          <w:sz w:val="28"/>
          <w:szCs w:val="28"/>
        </w:rPr>
        <w:t>ӣ</w:t>
      </w:r>
      <w:r w:rsidRPr="00FE0EFC">
        <w:rPr>
          <w:rFonts w:ascii="Palatino Linotype" w:hAnsi="Palatino Linotype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истеҳсоли масолеҳи сохтмонӣ;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истеҳсоли масолеҳи х</w:t>
      </w:r>
      <w:r w:rsidRPr="00FE0EFC">
        <w:rPr>
          <w:rFonts w:ascii="Palatino Linotype" w:hAnsi="Palatino Linotype" w:cs="Cambria Math"/>
          <w:sz w:val="28"/>
          <w:szCs w:val="28"/>
        </w:rPr>
        <w:t>ӯ</w:t>
      </w:r>
      <w:r w:rsidRPr="00FE0EFC">
        <w:rPr>
          <w:rFonts w:ascii="Palatino Linotype" w:hAnsi="Palatino Linotype"/>
          <w:sz w:val="28"/>
          <w:szCs w:val="28"/>
        </w:rPr>
        <w:t>роквор</w:t>
      </w:r>
      <w:r w:rsidRPr="00FE0EFC">
        <w:rPr>
          <w:rFonts w:ascii="Palatino Linotype" w:hAnsi="Palatino Linotype" w:cs="Cambria Math"/>
          <w:sz w:val="28"/>
          <w:szCs w:val="28"/>
        </w:rPr>
        <w:t>ӣ</w:t>
      </w:r>
      <w:r w:rsidRPr="00FE0EFC">
        <w:rPr>
          <w:rFonts w:ascii="Palatino Linotype" w:hAnsi="Palatino Linotype"/>
          <w:sz w:val="28"/>
          <w:szCs w:val="28"/>
        </w:rPr>
        <w:t>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истеҳсоли металлҳои сиёҳ;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соҳаи металлургия;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@202.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Минералҳои кони қалъаг</w:t>
      </w:r>
      <w:r w:rsidRPr="00FE0EFC">
        <w:rPr>
          <w:rFonts w:ascii="Palatino Linotype" w:hAnsi="Palatino Linotype" w:cs="Cambria Math"/>
          <w:sz w:val="28"/>
          <w:szCs w:val="28"/>
        </w:rPr>
        <w:t>ӣ</w:t>
      </w:r>
      <w:r w:rsidRPr="00FE0EFC">
        <w:rPr>
          <w:rFonts w:ascii="Palatino Linotype" w:hAnsi="Palatino Linotype"/>
          <w:sz w:val="28"/>
          <w:szCs w:val="28"/>
        </w:rPr>
        <w:t>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касситерит, станнин;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асбест, талк;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мусковит, биотит;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албит, андезин;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диопсид, геденбергит;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@203.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Минерали намак?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молибденит, волфрамит;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калсит, доломит;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магнезит, сидерит;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галит, силвин;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гаҷ, ангидрид;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 xml:space="preserve">@204. 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Металлҳои камёб?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хромит, пирротин;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тантал, ниобий;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гаҷ, калсит;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фосфорит, курскит;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опал, халседон;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@205.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Металли рангаро нишон диҳед?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A</w:t>
      </w:r>
      <w:r w:rsidRPr="00FE0EFC">
        <w:rPr>
          <w:rFonts w:ascii="Palatino Linotype" w:hAnsi="Palatino Linotype"/>
          <w:sz w:val="28"/>
          <w:szCs w:val="28"/>
        </w:rPr>
        <w:t>) алюминий;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$B) хром;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C</w:t>
      </w:r>
      <w:r w:rsidRPr="00FE0EFC">
        <w:rPr>
          <w:rFonts w:ascii="Palatino Linotype" w:hAnsi="Palatino Linotype"/>
          <w:sz w:val="28"/>
          <w:szCs w:val="28"/>
        </w:rPr>
        <w:t>) оҳан;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D</w:t>
      </w:r>
      <w:r w:rsidRPr="00FE0EFC">
        <w:rPr>
          <w:rFonts w:ascii="Palatino Linotype" w:hAnsi="Palatino Linotype"/>
          <w:sz w:val="28"/>
          <w:szCs w:val="28"/>
        </w:rPr>
        <w:t>) талк, асбест;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  <w:r w:rsidRPr="00FE0EFC">
        <w:rPr>
          <w:rFonts w:ascii="Palatino Linotype" w:hAnsi="Palatino Linotype"/>
          <w:sz w:val="28"/>
          <w:szCs w:val="28"/>
        </w:rPr>
        <w:t>$</w:t>
      </w:r>
      <w:r w:rsidRPr="00FE0EFC">
        <w:rPr>
          <w:rFonts w:ascii="Palatino Linotype" w:hAnsi="Palatino Linotype"/>
          <w:sz w:val="28"/>
          <w:szCs w:val="28"/>
          <w:lang w:val="en-US"/>
        </w:rPr>
        <w:t>E</w:t>
      </w:r>
      <w:r w:rsidRPr="00FE0EFC">
        <w:rPr>
          <w:rFonts w:ascii="Palatino Linotype" w:hAnsi="Palatino Linotype"/>
          <w:sz w:val="28"/>
          <w:szCs w:val="28"/>
        </w:rPr>
        <w:t>) графит;</w:t>
      </w:r>
    </w:p>
    <w:p w:rsidR="009860BD" w:rsidRPr="00FE0EFC" w:rsidRDefault="009860BD" w:rsidP="00FE0EFC">
      <w:pPr>
        <w:pStyle w:val="Heading2"/>
        <w:rPr>
          <w:rFonts w:ascii="Palatino Linotype" w:hAnsi="Palatino Linotype"/>
          <w:sz w:val="28"/>
          <w:szCs w:val="28"/>
        </w:rPr>
      </w:pPr>
    </w:p>
    <w:sectPr w:rsidR="009860BD" w:rsidRPr="00FE0EFC" w:rsidSect="00DB59D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ik 1.0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2A603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73EE1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27E91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9844E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8BA1C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8AEF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F22E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C811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E0C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02DE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C62D72"/>
    <w:multiLevelType w:val="hybridMultilevel"/>
    <w:tmpl w:val="AE8CCE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4445"/>
    <w:rsid w:val="00003D94"/>
    <w:rsid w:val="00022330"/>
    <w:rsid w:val="000547C9"/>
    <w:rsid w:val="00061142"/>
    <w:rsid w:val="00064170"/>
    <w:rsid w:val="00070D30"/>
    <w:rsid w:val="00083A59"/>
    <w:rsid w:val="00097B1B"/>
    <w:rsid w:val="000C7B83"/>
    <w:rsid w:val="000E701F"/>
    <w:rsid w:val="00114C3F"/>
    <w:rsid w:val="00171FA4"/>
    <w:rsid w:val="00183F2E"/>
    <w:rsid w:val="00204FE7"/>
    <w:rsid w:val="002070EE"/>
    <w:rsid w:val="00230CD3"/>
    <w:rsid w:val="002379F2"/>
    <w:rsid w:val="00247045"/>
    <w:rsid w:val="00247FD2"/>
    <w:rsid w:val="00284932"/>
    <w:rsid w:val="002A00D3"/>
    <w:rsid w:val="002E12BD"/>
    <w:rsid w:val="002F7149"/>
    <w:rsid w:val="0032332C"/>
    <w:rsid w:val="00341415"/>
    <w:rsid w:val="0034320E"/>
    <w:rsid w:val="003A3278"/>
    <w:rsid w:val="003C3B9F"/>
    <w:rsid w:val="0042025C"/>
    <w:rsid w:val="00455230"/>
    <w:rsid w:val="00463D09"/>
    <w:rsid w:val="00485962"/>
    <w:rsid w:val="00490062"/>
    <w:rsid w:val="004D5406"/>
    <w:rsid w:val="00576BB2"/>
    <w:rsid w:val="00591E21"/>
    <w:rsid w:val="005B02AB"/>
    <w:rsid w:val="005B7407"/>
    <w:rsid w:val="006113B8"/>
    <w:rsid w:val="00624753"/>
    <w:rsid w:val="00627215"/>
    <w:rsid w:val="006325CA"/>
    <w:rsid w:val="00632F8B"/>
    <w:rsid w:val="00670A17"/>
    <w:rsid w:val="00687C27"/>
    <w:rsid w:val="006F564A"/>
    <w:rsid w:val="006F7951"/>
    <w:rsid w:val="0070239B"/>
    <w:rsid w:val="00703DFA"/>
    <w:rsid w:val="00715FDD"/>
    <w:rsid w:val="00721122"/>
    <w:rsid w:val="00724880"/>
    <w:rsid w:val="0078240F"/>
    <w:rsid w:val="007C0031"/>
    <w:rsid w:val="007C5762"/>
    <w:rsid w:val="00833C32"/>
    <w:rsid w:val="00872281"/>
    <w:rsid w:val="00887A67"/>
    <w:rsid w:val="008970DE"/>
    <w:rsid w:val="008A245A"/>
    <w:rsid w:val="008B742E"/>
    <w:rsid w:val="008D1112"/>
    <w:rsid w:val="008E2283"/>
    <w:rsid w:val="008F167A"/>
    <w:rsid w:val="00915414"/>
    <w:rsid w:val="00920335"/>
    <w:rsid w:val="00983385"/>
    <w:rsid w:val="009860BD"/>
    <w:rsid w:val="009D59DC"/>
    <w:rsid w:val="009E1605"/>
    <w:rsid w:val="009F69B6"/>
    <w:rsid w:val="00A225B0"/>
    <w:rsid w:val="00A24445"/>
    <w:rsid w:val="00A30E29"/>
    <w:rsid w:val="00A51A15"/>
    <w:rsid w:val="00A91F93"/>
    <w:rsid w:val="00B01F4E"/>
    <w:rsid w:val="00B13A11"/>
    <w:rsid w:val="00B2297B"/>
    <w:rsid w:val="00B401A0"/>
    <w:rsid w:val="00B439D2"/>
    <w:rsid w:val="00B930AE"/>
    <w:rsid w:val="00BA6C31"/>
    <w:rsid w:val="00BC1BF2"/>
    <w:rsid w:val="00BD482D"/>
    <w:rsid w:val="00BF506F"/>
    <w:rsid w:val="00C12AED"/>
    <w:rsid w:val="00C22F0D"/>
    <w:rsid w:val="00C4706C"/>
    <w:rsid w:val="00C75CCE"/>
    <w:rsid w:val="00C919D3"/>
    <w:rsid w:val="00CC03F2"/>
    <w:rsid w:val="00D061A7"/>
    <w:rsid w:val="00D24276"/>
    <w:rsid w:val="00D75325"/>
    <w:rsid w:val="00D93618"/>
    <w:rsid w:val="00DA2DE1"/>
    <w:rsid w:val="00DB26E4"/>
    <w:rsid w:val="00DB59D4"/>
    <w:rsid w:val="00DC4615"/>
    <w:rsid w:val="00DE5577"/>
    <w:rsid w:val="00E11BF1"/>
    <w:rsid w:val="00E11E8D"/>
    <w:rsid w:val="00E4328A"/>
    <w:rsid w:val="00E76D2D"/>
    <w:rsid w:val="00E81FB6"/>
    <w:rsid w:val="00EE69B5"/>
    <w:rsid w:val="00F21532"/>
    <w:rsid w:val="00F23F72"/>
    <w:rsid w:val="00F3002A"/>
    <w:rsid w:val="00F61A7F"/>
    <w:rsid w:val="00F9434C"/>
    <w:rsid w:val="00FE0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06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F7951"/>
    <w:pPr>
      <w:keepNext/>
      <w:spacing w:after="0" w:line="240" w:lineRule="auto"/>
      <w:jc w:val="both"/>
      <w:outlineLvl w:val="0"/>
    </w:pPr>
    <w:rPr>
      <w:rFonts w:eastAsia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6F7951"/>
    <w:pPr>
      <w:keepNext/>
      <w:spacing w:after="0" w:line="240" w:lineRule="auto"/>
      <w:outlineLvl w:val="1"/>
    </w:pPr>
    <w:rPr>
      <w:rFonts w:eastAsia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7951"/>
    <w:rPr>
      <w:rFonts w:eastAsia="Times New Roman" w:cs="Times New Roman"/>
      <w:sz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F7951"/>
    <w:rPr>
      <w:rFonts w:eastAsia="Times New Roman" w:cs="Times New Roman"/>
      <w:sz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687C27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87C27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99"/>
    <w:qFormat/>
    <w:rsid w:val="00687C27"/>
    <w:pPr>
      <w:ind w:left="720"/>
      <w:contextualSpacing/>
    </w:pPr>
    <w:rPr>
      <w:rFonts w:eastAsia="Times New Roman"/>
      <w:lang w:eastAsia="ru-RU"/>
    </w:rPr>
  </w:style>
  <w:style w:type="character" w:styleId="Emphasis">
    <w:name w:val="Emphasis"/>
    <w:basedOn w:val="DefaultParagraphFont"/>
    <w:uiPriority w:val="99"/>
    <w:qFormat/>
    <w:locked/>
    <w:rsid w:val="00687C27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349</TotalTime>
  <Pages>38</Pages>
  <Words>3622</Words>
  <Characters>20649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</dc:creator>
  <cp:keywords/>
  <dc:description/>
  <cp:lastModifiedBy>oper05_101</cp:lastModifiedBy>
  <cp:revision>55</cp:revision>
  <dcterms:created xsi:type="dcterms:W3CDTF">2013-04-06T06:50:00Z</dcterms:created>
  <dcterms:modified xsi:type="dcterms:W3CDTF">2024-12-07T03:27:00Z</dcterms:modified>
</cp:coreProperties>
</file>